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9BE80" w14:textId="00C1F713" w:rsidR="006B2F86" w:rsidRDefault="007136DA" w:rsidP="00E71FC3">
      <w:pPr>
        <w:pStyle w:val="NoSpacing"/>
      </w:pPr>
      <w:r>
        <w:rPr>
          <w:u w:val="single"/>
        </w:rPr>
        <w:t>William HORN</w:t>
      </w:r>
      <w:r>
        <w:t xml:space="preserve">    </w:t>
      </w:r>
      <w:proofErr w:type="gramStart"/>
      <w:r>
        <w:t xml:space="preserve">   (</w:t>
      </w:r>
      <w:proofErr w:type="gramEnd"/>
      <w:r>
        <w:t>d.1476-7)</w:t>
      </w:r>
    </w:p>
    <w:p w14:paraId="2C30516C" w14:textId="6E844E1B" w:rsidR="007136DA" w:rsidRDefault="007136DA" w:rsidP="00E71FC3">
      <w:pPr>
        <w:pStyle w:val="NoSpacing"/>
      </w:pPr>
      <w:r>
        <w:t>of Beverley, East Riding of Yorkshire. Burgess.</w:t>
      </w:r>
    </w:p>
    <w:p w14:paraId="64B55CEA" w14:textId="1CBA67A2" w:rsidR="007136DA" w:rsidRDefault="007136DA" w:rsidP="00E71FC3">
      <w:pPr>
        <w:pStyle w:val="NoSpacing"/>
      </w:pPr>
    </w:p>
    <w:p w14:paraId="36267789" w14:textId="7CC499C2" w:rsidR="007136DA" w:rsidRDefault="007136DA" w:rsidP="00E71FC3">
      <w:pPr>
        <w:pStyle w:val="NoSpacing"/>
      </w:pPr>
    </w:p>
    <w:p w14:paraId="1D4BA343" w14:textId="443353C2" w:rsidR="007136DA" w:rsidRDefault="007136DA" w:rsidP="00E71FC3">
      <w:pPr>
        <w:pStyle w:val="NoSpacing"/>
      </w:pPr>
      <w:r>
        <w:t>17 Apr.1476</w:t>
      </w:r>
      <w:r>
        <w:tab/>
        <w:t>He made his Will.   (W.Y.R. p.88)</w:t>
      </w:r>
    </w:p>
    <w:p w14:paraId="002110B3" w14:textId="04FC6BEA" w:rsidR="007136DA" w:rsidRDefault="007136DA" w:rsidP="00E71FC3">
      <w:pPr>
        <w:pStyle w:val="NoSpacing"/>
      </w:pPr>
      <w:r>
        <w:t>14 Jun.</w:t>
      </w:r>
      <w:r>
        <w:tab/>
        <w:t>1477</w:t>
      </w:r>
      <w:r>
        <w:tab/>
        <w:t>Probate of his Will.   (ibid.)</w:t>
      </w:r>
    </w:p>
    <w:p w14:paraId="62C4B5D7" w14:textId="2F80DE09" w:rsidR="007136DA" w:rsidRDefault="007136DA" w:rsidP="00E71FC3">
      <w:pPr>
        <w:pStyle w:val="NoSpacing"/>
      </w:pPr>
    </w:p>
    <w:p w14:paraId="7DD2CC71" w14:textId="1AFA0EB4" w:rsidR="007136DA" w:rsidRDefault="007136DA" w:rsidP="00E71FC3">
      <w:pPr>
        <w:pStyle w:val="NoSpacing"/>
      </w:pPr>
    </w:p>
    <w:p w14:paraId="0612C86A" w14:textId="5324A7EE" w:rsidR="007136DA" w:rsidRPr="007136DA" w:rsidRDefault="007136DA" w:rsidP="00E71FC3">
      <w:pPr>
        <w:pStyle w:val="NoSpacing"/>
      </w:pPr>
      <w:r>
        <w:t>9 November 2018</w:t>
      </w:r>
      <w:bookmarkStart w:id="0" w:name="_GoBack"/>
      <w:bookmarkEnd w:id="0"/>
    </w:p>
    <w:sectPr w:rsidR="007136DA" w:rsidRPr="007136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CC3CF" w14:textId="77777777" w:rsidR="007136DA" w:rsidRDefault="007136DA" w:rsidP="00E71FC3">
      <w:pPr>
        <w:spacing w:after="0" w:line="240" w:lineRule="auto"/>
      </w:pPr>
      <w:r>
        <w:separator/>
      </w:r>
    </w:p>
  </w:endnote>
  <w:endnote w:type="continuationSeparator" w:id="0">
    <w:p w14:paraId="7EB69CE1" w14:textId="77777777" w:rsidR="007136DA" w:rsidRDefault="007136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9B4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C8946" w14:textId="77777777" w:rsidR="007136DA" w:rsidRDefault="007136DA" w:rsidP="00E71FC3">
      <w:pPr>
        <w:spacing w:after="0" w:line="240" w:lineRule="auto"/>
      </w:pPr>
      <w:r>
        <w:separator/>
      </w:r>
    </w:p>
  </w:footnote>
  <w:footnote w:type="continuationSeparator" w:id="0">
    <w:p w14:paraId="786A0A30" w14:textId="77777777" w:rsidR="007136DA" w:rsidRDefault="007136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6DA"/>
    <w:rsid w:val="001A7C09"/>
    <w:rsid w:val="00577BD5"/>
    <w:rsid w:val="00656CBA"/>
    <w:rsid w:val="006A1F77"/>
    <w:rsid w:val="007136D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E454E"/>
  <w15:chartTrackingRefBased/>
  <w15:docId w15:val="{89E11D2D-8449-4FBC-A809-1CA85C88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2018-11-09T21:50:00Z</dcterms:created>
  <dcterms:modified xsi:type="dcterms:W3CDTF">2018-11-09T21:55:00Z</dcterms:modified>
</cp:coreProperties>
</file>